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A6F274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71B17">
        <w:rPr>
          <w:b/>
          <w:noProof/>
          <w:sz w:val="24"/>
        </w:rPr>
        <w:fldChar w:fldCharType="begin"/>
      </w:r>
      <w:r w:rsidR="00371B17">
        <w:rPr>
          <w:b/>
          <w:noProof/>
          <w:sz w:val="24"/>
        </w:rPr>
        <w:instrText xml:space="preserve"> DOCPROPERTY  TSG/WGRef  \* MERGEFORMAT </w:instrText>
      </w:r>
      <w:r w:rsidR="00371B1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RAN4</w:t>
      </w:r>
      <w:r w:rsidR="00371B1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71B17">
        <w:rPr>
          <w:b/>
          <w:noProof/>
          <w:sz w:val="24"/>
        </w:rPr>
        <w:fldChar w:fldCharType="begin"/>
      </w:r>
      <w:r w:rsidR="00371B17">
        <w:rPr>
          <w:b/>
          <w:noProof/>
          <w:sz w:val="24"/>
        </w:rPr>
        <w:instrText xml:space="preserve"> DOCPROPERTY  MtgSeq  \* MERGEFORMAT </w:instrText>
      </w:r>
      <w:r w:rsidR="00371B17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97</w:t>
      </w:r>
      <w:r w:rsidR="00371B17">
        <w:rPr>
          <w:b/>
          <w:noProof/>
          <w:sz w:val="24"/>
        </w:rPr>
        <w:fldChar w:fldCharType="end"/>
      </w:r>
      <w:r w:rsidR="00371B17">
        <w:rPr>
          <w:b/>
          <w:noProof/>
          <w:sz w:val="24"/>
        </w:rPr>
        <w:fldChar w:fldCharType="begin"/>
      </w:r>
      <w:r w:rsidR="00371B17">
        <w:rPr>
          <w:b/>
          <w:noProof/>
          <w:sz w:val="24"/>
        </w:rPr>
        <w:instrText xml:space="preserve"> DOCPROPERTY  MtgTitle  \* MERGEFORMAT </w:instrText>
      </w:r>
      <w:r w:rsidR="00371B17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371B1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D17E8C" w:rsidRPr="00D17E8C">
        <w:rPr>
          <w:b/>
          <w:i/>
          <w:noProof/>
          <w:sz w:val="28"/>
          <w:highlight w:val="yellow"/>
        </w:rPr>
        <w:t>draft</w:t>
      </w:r>
      <w:r w:rsidR="00D17E8C">
        <w:rPr>
          <w:b/>
          <w:i/>
          <w:noProof/>
          <w:sz w:val="28"/>
        </w:rPr>
        <w:t xml:space="preserve"> </w:t>
      </w:r>
      <w:r w:rsidR="007D1A3D">
        <w:rPr>
          <w:b/>
          <w:i/>
          <w:noProof/>
          <w:sz w:val="28"/>
        </w:rPr>
        <w:t>R4-2017683</w:t>
      </w:r>
    </w:p>
    <w:p w14:paraId="7CB45193" w14:textId="77777777" w:rsidR="001E41F3" w:rsidRDefault="00371B1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2nd Nov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71B1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37.941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71B1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91D5B7" w:rsidR="001E41F3" w:rsidRPr="00410371" w:rsidRDefault="007D1A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71B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686E6F" w:rsidR="00F25D98" w:rsidRDefault="00E75AC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30C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CR to TR 37.941: overall TR </w:t>
            </w:r>
            <w:proofErr w:type="spellStart"/>
            <w:r w:rsidR="002640DD">
              <w:t>cleanup</w:t>
            </w:r>
            <w:proofErr w:type="spellEnd"/>
            <w:r w:rsidR="002640DD">
              <w:t>, Rel-15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71B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617DC8" w:rsidR="001E41F3" w:rsidRDefault="00E75AC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371B17">
              <w:fldChar w:fldCharType="begin"/>
            </w:r>
            <w:r w:rsidR="00371B17">
              <w:instrText xml:space="preserve"> DOCPROPERTY  SourceIfTsg  \* MERGEFORMAT </w:instrText>
            </w:r>
            <w:r w:rsidR="00371B1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71B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OTA_BS_testing-Perf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71B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2020-10-23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71B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71B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154BD3" w14:textId="77777777" w:rsidR="001E41F3" w:rsidRDefault="005D742D">
            <w:pPr>
              <w:pStyle w:val="CRCoverPage"/>
              <w:spacing w:after="0"/>
              <w:ind w:left="100"/>
              <w:rPr>
                <w:noProof/>
              </w:rPr>
            </w:pPr>
            <w:r w:rsidRPr="005D742D">
              <w:rPr>
                <w:noProof/>
              </w:rPr>
              <w:t>Cleanup correction</w:t>
            </w:r>
            <w:r>
              <w:rPr>
                <w:noProof/>
              </w:rPr>
              <w:t>s of the whole TR 37.941</w:t>
            </w:r>
            <w:r w:rsidRPr="005D742D">
              <w:rPr>
                <w:noProof/>
              </w:rPr>
              <w:t>.</w:t>
            </w:r>
          </w:p>
          <w:p w14:paraId="708AA7DE" w14:textId="1A61341B" w:rsidR="005D742D" w:rsidRDefault="00DE4D66" w:rsidP="00DE4D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Full TR is attached to this cover page</w:t>
            </w:r>
            <w:r w:rsidR="005D742D"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4CD77C" w14:textId="77777777" w:rsidR="001E41F3" w:rsidRPr="00B91FA1" w:rsidRDefault="005D742D">
            <w:pPr>
              <w:pStyle w:val="CRCoverPage"/>
              <w:spacing w:after="0"/>
              <w:ind w:left="100"/>
              <w:rPr>
                <w:noProof/>
              </w:rPr>
            </w:pPr>
            <w:r w:rsidRPr="00B91FA1">
              <w:rPr>
                <w:noProof/>
              </w:rPr>
              <w:t>Missing asymbols added</w:t>
            </w:r>
          </w:p>
          <w:p w14:paraId="06B97E4F" w14:textId="7CCFE492" w:rsidR="005D742D" w:rsidRPr="00B91FA1" w:rsidRDefault="00FD070C">
            <w:pPr>
              <w:pStyle w:val="CRCoverPage"/>
              <w:spacing w:after="0"/>
              <w:ind w:left="100"/>
              <w:rPr>
                <w:noProof/>
              </w:rPr>
            </w:pPr>
            <w:r w:rsidRPr="00B91FA1">
              <w:rPr>
                <w:noProof/>
              </w:rPr>
              <w:t>Cross-references corrections</w:t>
            </w:r>
          </w:p>
          <w:p w14:paraId="096DE533" w14:textId="57FE8FBF" w:rsidR="00FD070C" w:rsidRPr="00B91FA1" w:rsidRDefault="00FD070C">
            <w:pPr>
              <w:pStyle w:val="CRCoverPage"/>
              <w:spacing w:after="0"/>
              <w:ind w:left="100"/>
              <w:rPr>
                <w:noProof/>
              </w:rPr>
            </w:pPr>
            <w:r w:rsidRPr="00B91FA1">
              <w:rPr>
                <w:noProof/>
              </w:rPr>
              <w:t xml:space="preserve">Empty sections filled </w:t>
            </w:r>
          </w:p>
          <w:p w14:paraId="6C2039B5" w14:textId="77777777" w:rsidR="005D742D" w:rsidRPr="00B91FA1" w:rsidRDefault="005D742D">
            <w:pPr>
              <w:pStyle w:val="CRCoverPage"/>
              <w:spacing w:after="0"/>
              <w:ind w:left="100"/>
              <w:rPr>
                <w:noProof/>
              </w:rPr>
            </w:pPr>
            <w:r w:rsidRPr="00B91FA1">
              <w:rPr>
                <w:noProof/>
              </w:rPr>
              <w:t>Drafting rules implementation</w:t>
            </w:r>
          </w:p>
          <w:p w14:paraId="6F3EFD24" w14:textId="77777777" w:rsidR="005C3452" w:rsidRDefault="005C3452">
            <w:pPr>
              <w:pStyle w:val="CRCoverPage"/>
              <w:spacing w:after="0"/>
              <w:ind w:left="100"/>
              <w:rPr>
                <w:noProof/>
              </w:rPr>
            </w:pPr>
            <w:r w:rsidRPr="00B91FA1">
              <w:rPr>
                <w:noProof/>
              </w:rPr>
              <w:t>All the outstanding [] removed from the MU calcualtion tables</w:t>
            </w:r>
          </w:p>
          <w:p w14:paraId="31C656EC" w14:textId="5E823F12" w:rsidR="000D1E9A" w:rsidRDefault="000D1E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More corrections may beintroduced during the meeting.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3F3A05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DD7165" w:rsidR="001E41F3" w:rsidRDefault="00FD07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Multiple incorrect cross-references would exist in the TR.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B717FA" w:rsidR="001E41F3" w:rsidRDefault="00FD07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3, 6, 7, 8, 9, 10, 11, 12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723E24" w:rsidR="001E41F3" w:rsidRDefault="005D7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CA9A7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C6AD8A" w:rsidR="001E41F3" w:rsidRDefault="005D7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95ECE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FC6565" w:rsidR="001E41F3" w:rsidRDefault="005D7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1AF246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7777777" w:rsidR="001E41F3" w:rsidRDefault="001E41F3" w:rsidP="00FD070C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B3EBF9" w14:textId="77777777" w:rsidR="00F3449F" w:rsidRDefault="00F3449F">
      <w:r>
        <w:separator/>
      </w:r>
    </w:p>
  </w:endnote>
  <w:endnote w:type="continuationSeparator" w:id="0">
    <w:p w14:paraId="77F07082" w14:textId="77777777" w:rsidR="00F3449F" w:rsidRDefault="00F344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E38AF4" w14:textId="77777777" w:rsidR="00F3449F" w:rsidRDefault="00F3449F">
      <w:r>
        <w:separator/>
      </w:r>
    </w:p>
  </w:footnote>
  <w:footnote w:type="continuationSeparator" w:id="0">
    <w:p w14:paraId="6FAB2195" w14:textId="77777777" w:rsidR="00F3449F" w:rsidRDefault="00F344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1E9A"/>
    <w:rsid w:val="000D44B3"/>
    <w:rsid w:val="001227BE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1B17"/>
    <w:rsid w:val="00374DD4"/>
    <w:rsid w:val="003E1A36"/>
    <w:rsid w:val="00410371"/>
    <w:rsid w:val="004242F1"/>
    <w:rsid w:val="004B75B7"/>
    <w:rsid w:val="0051580D"/>
    <w:rsid w:val="00530C1E"/>
    <w:rsid w:val="0053381A"/>
    <w:rsid w:val="00547111"/>
    <w:rsid w:val="00592C28"/>
    <w:rsid w:val="00592D74"/>
    <w:rsid w:val="005C3452"/>
    <w:rsid w:val="005D742D"/>
    <w:rsid w:val="005E2C44"/>
    <w:rsid w:val="00621188"/>
    <w:rsid w:val="006257ED"/>
    <w:rsid w:val="00665C47"/>
    <w:rsid w:val="00695808"/>
    <w:rsid w:val="006B46FB"/>
    <w:rsid w:val="006E21FB"/>
    <w:rsid w:val="006E7ED9"/>
    <w:rsid w:val="007176FF"/>
    <w:rsid w:val="0076037C"/>
    <w:rsid w:val="00792342"/>
    <w:rsid w:val="007977A8"/>
    <w:rsid w:val="007B512A"/>
    <w:rsid w:val="007C2097"/>
    <w:rsid w:val="007D1A3D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54B70"/>
    <w:rsid w:val="009777D9"/>
    <w:rsid w:val="00991B88"/>
    <w:rsid w:val="009A1A32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1FA1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7E8C"/>
    <w:rsid w:val="00D24991"/>
    <w:rsid w:val="00D50255"/>
    <w:rsid w:val="00D66520"/>
    <w:rsid w:val="00DE34CF"/>
    <w:rsid w:val="00DE4D66"/>
    <w:rsid w:val="00E13F3D"/>
    <w:rsid w:val="00E34898"/>
    <w:rsid w:val="00E75AC4"/>
    <w:rsid w:val="00EB09B7"/>
    <w:rsid w:val="00EE7D7C"/>
    <w:rsid w:val="00F25D98"/>
    <w:rsid w:val="00F300FB"/>
    <w:rsid w:val="00F3449F"/>
    <w:rsid w:val="00FB6386"/>
    <w:rsid w:val="00FD0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EAB7C9-D78E-4FC1-AD94-8AF7CA237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390</Words>
  <Characters>2226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- email approval</cp:lastModifiedBy>
  <cp:revision>3</cp:revision>
  <cp:lastPrinted>1899-12-31T23:00:00Z</cp:lastPrinted>
  <dcterms:created xsi:type="dcterms:W3CDTF">2020-11-17T17:27:00Z</dcterms:created>
  <dcterms:modified xsi:type="dcterms:W3CDTF">2020-11-17T17:28:00Z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Nov 2020</vt:lpwstr>
  </property>
  <property fmtid="{D5CDD505-2E9C-101B-9397-08002B2CF9AE}" pid="8" name="EndDate">
    <vt:lpwstr>13th Nov 2020</vt:lpwstr>
  </property>
  <property fmtid="{D5CDD505-2E9C-101B-9397-08002B2CF9AE}" pid="9" name="Tdoc#">
    <vt:lpwstr>R4-2015960</vt:lpwstr>
  </property>
  <property fmtid="{D5CDD505-2E9C-101B-9397-08002B2CF9AE}" pid="10" name="Spec#">
    <vt:lpwstr>37.941</vt:lpwstr>
  </property>
  <property fmtid="{D5CDD505-2E9C-101B-9397-08002B2CF9AE}" pid="11" name="Cr#">
    <vt:lpwstr>0013</vt:lpwstr>
  </property>
  <property fmtid="{D5CDD505-2E9C-101B-9397-08002B2CF9AE}" pid="12" name="Revision">
    <vt:lpwstr>-</vt:lpwstr>
  </property>
  <property fmtid="{D5CDD505-2E9C-101B-9397-08002B2CF9AE}" pid="13" name="Version">
    <vt:lpwstr>15.1.0</vt:lpwstr>
  </property>
  <property fmtid="{D5CDD505-2E9C-101B-9397-08002B2CF9AE}" pid="14" name="CrTitle">
    <vt:lpwstr>CR to TR 37.941: overall TR cleanup, Rel-15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OTA_BS_testing-Perf</vt:lpwstr>
  </property>
  <property fmtid="{D5CDD505-2E9C-101B-9397-08002B2CF9AE}" pid="18" name="Cat">
    <vt:lpwstr>F</vt:lpwstr>
  </property>
  <property fmtid="{D5CDD505-2E9C-101B-9397-08002B2CF9AE}" pid="19" name="ResDate">
    <vt:lpwstr>2020-10-23</vt:lpwstr>
  </property>
  <property fmtid="{D5CDD505-2E9C-101B-9397-08002B2CF9AE}" pid="20" name="Release">
    <vt:lpwstr>Rel-15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1605520335</vt:lpwstr>
  </property>
</Properties>
</file>